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803" w:rsidRPr="00897DAF" w:rsidRDefault="00872803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72803" w:rsidRDefault="00872803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72803" w:rsidRDefault="0087280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E185D">
        <w:rPr>
          <w:rFonts w:ascii="Times New Roman" w:hAnsi="Times New Roman" w:cs="Times New Roman"/>
          <w:sz w:val="28"/>
          <w:szCs w:val="28"/>
          <w:u w:val="single"/>
        </w:rPr>
        <w:t>ведущего  специалиста  комитета по  управлению  муниципальным имуществом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Амурской области и членов его семьи</w:t>
      </w:r>
    </w:p>
    <w:p w:rsidR="00872803" w:rsidRDefault="0087280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72803" w:rsidRDefault="0087280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72803" w:rsidRPr="004A3E49" w:rsidRDefault="00872803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</w:t>
      </w:r>
      <w:r>
        <w:rPr>
          <w:rFonts w:ascii="Times New Roman" w:hAnsi="Times New Roman" w:cs="Times New Roman"/>
          <w:sz w:val="28"/>
          <w:szCs w:val="28"/>
        </w:rPr>
        <w:t>д с 01 января по 31 декабря 2015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72803" w:rsidRDefault="0087280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22"/>
        <w:gridCol w:w="2085"/>
        <w:gridCol w:w="1721"/>
        <w:gridCol w:w="1158"/>
        <w:gridCol w:w="1677"/>
        <w:gridCol w:w="2169"/>
        <w:gridCol w:w="1724"/>
        <w:gridCol w:w="1176"/>
        <w:gridCol w:w="1702"/>
      </w:tblGrid>
      <w:tr w:rsidR="00872803" w:rsidRPr="000A479E">
        <w:trPr>
          <w:trHeight w:val="810"/>
        </w:trPr>
        <w:tc>
          <w:tcPr>
            <w:tcW w:w="1312" w:type="dxa"/>
            <w:vMerge w:val="restart"/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2015</w:t>
            </w: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803" w:rsidRPr="000A479E">
        <w:trPr>
          <w:trHeight w:val="300"/>
        </w:trPr>
        <w:tc>
          <w:tcPr>
            <w:tcW w:w="1312" w:type="dxa"/>
            <w:vMerge/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72803" w:rsidRPr="000A479E">
        <w:trPr>
          <w:trHeight w:val="300"/>
        </w:trPr>
        <w:tc>
          <w:tcPr>
            <w:tcW w:w="1312" w:type="dxa"/>
          </w:tcPr>
          <w:p w:rsidR="00872803" w:rsidRPr="00164565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Шуйкина  Татьяна  Владимировна</w:t>
            </w:r>
          </w:p>
        </w:tc>
        <w:tc>
          <w:tcPr>
            <w:tcW w:w="2086" w:type="dxa"/>
          </w:tcPr>
          <w:p w:rsidR="00872803" w:rsidRPr="006D60EA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0EA">
              <w:rPr>
                <w:rFonts w:ascii="Times New Roman" w:hAnsi="Times New Roman" w:cs="Times New Roman"/>
                <w:sz w:val="24"/>
                <w:szCs w:val="24"/>
              </w:rPr>
              <w:t>315031,42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Default="00872803" w:rsidP="006D60E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квартира; </w:t>
            </w:r>
          </w:p>
          <w:p w:rsidR="00872803" w:rsidRPr="00F774CE" w:rsidRDefault="00872803" w:rsidP="006D60E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2803" w:rsidRDefault="00872803" w:rsidP="006D60E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 жилой дом;</w:t>
            </w:r>
          </w:p>
          <w:p w:rsidR="00872803" w:rsidRPr="00F774CE" w:rsidRDefault="00872803" w:rsidP="006D60E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2803" w:rsidRPr="000A479E" w:rsidRDefault="00872803" w:rsidP="006D60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 земельный  участок   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  <w:p w:rsidR="00872803" w:rsidRDefault="00872803" w:rsidP="00E12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803" w:rsidRDefault="00872803" w:rsidP="00E12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  <w:p w:rsidR="00872803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872803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803" w:rsidRDefault="00872803" w:rsidP="00E12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872803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2803" w:rsidRPr="00576B06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803" w:rsidRPr="000A479E">
        <w:trPr>
          <w:trHeight w:val="300"/>
        </w:trPr>
        <w:tc>
          <w:tcPr>
            <w:tcW w:w="1312" w:type="dxa"/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Шуйкин  Андрей  Михайлович</w:t>
            </w:r>
          </w:p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872803" w:rsidRPr="001D30DD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0DD">
              <w:rPr>
                <w:rFonts w:ascii="Times New Roman" w:hAnsi="Times New Roman" w:cs="Times New Roman"/>
                <w:sz w:val="24"/>
                <w:szCs w:val="24"/>
              </w:rPr>
              <w:t>452896,58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Default="00872803" w:rsidP="001D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квартира;</w:t>
            </w:r>
          </w:p>
          <w:p w:rsidR="00872803" w:rsidRDefault="00872803" w:rsidP="001D30D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2803" w:rsidRDefault="00872803" w:rsidP="001D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 гараж</w:t>
            </w:r>
          </w:p>
          <w:p w:rsidR="00872803" w:rsidRDefault="00872803" w:rsidP="001D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803" w:rsidRPr="000A479E" w:rsidRDefault="00872803" w:rsidP="001D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земельный участок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Default="00872803" w:rsidP="00F7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  <w:p w:rsidR="00872803" w:rsidRDefault="00872803" w:rsidP="00F7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803" w:rsidRDefault="00872803" w:rsidP="00F7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872803" w:rsidRDefault="00872803" w:rsidP="00F7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803" w:rsidRDefault="00872803" w:rsidP="00F7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872803" w:rsidRPr="000A479E" w:rsidRDefault="00872803" w:rsidP="00F77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872803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803" w:rsidRDefault="00872803" w:rsidP="00F7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872803" w:rsidRDefault="00872803" w:rsidP="00F7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803" w:rsidRPr="00576B06" w:rsidRDefault="00872803" w:rsidP="00F7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Default="00872803" w:rsidP="001D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М/автобус HYUNAI GRACE;</w:t>
            </w:r>
            <w:r w:rsidRPr="001D3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803" w:rsidRPr="001D30DD" w:rsidRDefault="00872803" w:rsidP="001D3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</w:t>
            </w:r>
            <w:r w:rsidRPr="001D30DD">
              <w:rPr>
                <w:rFonts w:ascii="Times New Roman" w:hAnsi="Times New Roman" w:cs="Times New Roman"/>
                <w:sz w:val="24"/>
                <w:szCs w:val="24"/>
              </w:rPr>
              <w:t xml:space="preserve">HJNDA   CR-V  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72803" w:rsidRPr="000A479E" w:rsidRDefault="0087280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2803" w:rsidRPr="00897DAF" w:rsidRDefault="00872803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72803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6724F"/>
    <w:rsid w:val="000A479E"/>
    <w:rsid w:val="001127E2"/>
    <w:rsid w:val="00140837"/>
    <w:rsid w:val="00144764"/>
    <w:rsid w:val="00164565"/>
    <w:rsid w:val="0019675B"/>
    <w:rsid w:val="001D30DD"/>
    <w:rsid w:val="001F7515"/>
    <w:rsid w:val="002676EB"/>
    <w:rsid w:val="00297CB7"/>
    <w:rsid w:val="002A17D3"/>
    <w:rsid w:val="002E2839"/>
    <w:rsid w:val="003A17E6"/>
    <w:rsid w:val="004A3E49"/>
    <w:rsid w:val="005129DB"/>
    <w:rsid w:val="0055333C"/>
    <w:rsid w:val="00560E62"/>
    <w:rsid w:val="005742F8"/>
    <w:rsid w:val="00576B06"/>
    <w:rsid w:val="005C2B4F"/>
    <w:rsid w:val="006D60EA"/>
    <w:rsid w:val="00811048"/>
    <w:rsid w:val="00872803"/>
    <w:rsid w:val="00897DAF"/>
    <w:rsid w:val="008A1A67"/>
    <w:rsid w:val="009109B5"/>
    <w:rsid w:val="00AC0D7D"/>
    <w:rsid w:val="00AF2F89"/>
    <w:rsid w:val="00AF5325"/>
    <w:rsid w:val="00B91CBB"/>
    <w:rsid w:val="00B9740B"/>
    <w:rsid w:val="00BA7685"/>
    <w:rsid w:val="00C22B86"/>
    <w:rsid w:val="00C26D81"/>
    <w:rsid w:val="00CC0991"/>
    <w:rsid w:val="00CE185D"/>
    <w:rsid w:val="00CE5FAE"/>
    <w:rsid w:val="00D671E2"/>
    <w:rsid w:val="00D936EA"/>
    <w:rsid w:val="00E058A7"/>
    <w:rsid w:val="00E06A3F"/>
    <w:rsid w:val="00E10F20"/>
    <w:rsid w:val="00E1271E"/>
    <w:rsid w:val="00F7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DA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</TotalTime>
  <Pages>1</Pages>
  <Words>144</Words>
  <Characters>822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16</cp:revision>
  <dcterms:created xsi:type="dcterms:W3CDTF">2013-06-27T04:08:00Z</dcterms:created>
  <dcterms:modified xsi:type="dcterms:W3CDTF">2016-05-10T06:31:00Z</dcterms:modified>
</cp:coreProperties>
</file>